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C44C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D18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C14C6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4 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C14C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  <w:cs/>
              </w:rPr>
              <w:t>การวิเคราะห์การผลิตกำลังคนรายสาขาของสถาบันอุดมศึกษา (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</w:rPr>
              <w:t>Supply Side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pacing w:val="-8"/>
                <w:sz w:val="30"/>
                <w:szCs w:val="30"/>
                <w:cs/>
              </w:rPr>
              <w:t>) เพื่อให้สอดคล้องกับ</w:t>
            </w:r>
          </w:p>
          <w:p w:rsidR="00C14C64" w:rsidRPr="006C7B37" w:rsidRDefault="00C14C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Calibri" w:hAnsi="Calibri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6236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ความต้องการกำลังคนของประเทศ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C14C6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นางสาวอรชร เสาเวียง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C14C64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D44BF" w:rsidRDefault="002F054A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นางวันเพ็ญ </w:t>
            </w:r>
            <w:r w:rsidR="006D44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วารีดี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นุกูล     กลัดเงิน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นายจิรภัทร  กุลบุตร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นายกิตติพันธ์  ลุประสงค์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นางสาวปาริฉัตร  พรายภู่</w:t>
            </w:r>
          </w:p>
          <w:p w:rsidR="006D44BF" w:rsidRDefault="006D44BF" w:rsidP="00C14C6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นายชัชพงศ์  รัตนาภิรมย์</w:t>
            </w:r>
          </w:p>
          <w:p w:rsidR="006C7B37" w:rsidRPr="003B7C5A" w:rsidRDefault="006D44BF" w:rsidP="006D44BF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นางสาวพรพรรณ  ขวัญกิจไมตรี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D44BF" w:rsidRDefault="00D849B7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4C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14C64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C14C64"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5591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Pr="00875782">
              <w:rPr>
                <w:rFonts w:ascii="TH SarabunPSK" w:hAnsi="TH SarabunPSK" w:cs="TH SarabunPSK" w:hint="cs"/>
                <w:sz w:val="30"/>
                <w:szCs w:val="30"/>
                <w:cs/>
              </w:rPr>
              <w:t>5592</w:t>
            </w:r>
          </w:p>
          <w:p w:rsidR="006D44BF" w:rsidRPr="00C14C64" w:rsidRDefault="006D44BF" w:rsidP="006D44B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653082">
              <w:rPr>
                <w:rFonts w:ascii="TH SarabunPSK" w:hAnsi="TH SarabunPSK" w:cs="TH SarabunPSK" w:hint="cs"/>
                <w:sz w:val="30"/>
                <w:szCs w:val="30"/>
                <w:cs/>
              </w:rPr>
              <w:t>5593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C14C6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14C64" w:rsidRPr="00741883" w:rsidRDefault="006C7B37" w:rsidP="00741883">
            <w:pPr>
              <w:tabs>
                <w:tab w:val="left" w:pos="1134"/>
              </w:tabs>
              <w:spacing w:before="120" w:after="120" w:line="38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C14C64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รัฐบาลได้จัดทำยุทธศาสตร์ชาติ ระยะ 20 ปี (พ.ศ. 2561-2580) เพื่อเป็นเป้าหมายการพัฒนาประเทศอย่างยั่งยืน รวมทั้งเป็นกรอบในการจัดทำแผนต่าง ๆ ให้สอดคล้องและบูรณาการกัน เพื่อให้เกิดพลังผลักดันไปสู่เป้าหมาย ยุทธศาสตร์ชาติฯ จึงได้กำหนดแนวทางการพัฒนาและสร้างมูลค่าเพิ่มแก่ภาคการเกษตร อุตสาหกรรม บริการและ</w:t>
            </w:r>
            <w:r w:rsidR="0074188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14C64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การท่องเที่ยวของประเทศ โดยมีอุตสาหกรรมและบริการแห่งอนาคตเป็นกลไกขับเคลื่อนประเทศให้มีขีดความสามารถ</w:t>
            </w:r>
            <w:r w:rsidR="0074188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14C64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ในการแข่งขันสูงขึ้น</w:t>
            </w:r>
          </w:p>
          <w:p w:rsidR="00E379B3" w:rsidRPr="00C14C64" w:rsidRDefault="00C14C64" w:rsidP="00741883">
            <w:pPr>
              <w:tabs>
                <w:tab w:val="left" w:pos="1134"/>
              </w:tabs>
              <w:spacing w:before="120" w:after="120" w:line="380" w:lineRule="exact"/>
              <w:jc w:val="thaiDistribute"/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</w:pPr>
            <w:r w:rsidRPr="007418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A91C9C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 มีภารกิจสำคัญในการจัดทำแผนการผลิตบัณฑิตและพัฒนากำลังคนระดับอุดมศึกษาให้สอดคล้องกับความต้องการของประเทศ รองรับยุทธศาสตร์ชาติดังกล่าว และแผนของหน่วยงานต่าง ๆ ที่เกี่ยวข้อง ปัจจุบันถึงแม้ไม่มีหน่วยงานใดเป็นเจ้าภาพในการศึกษาความต้องการกำลังคน เพื่อใช้วางแผนการผลิตและพัฒนากำลังคนของประเทศ เนื่องจากเป็นการยากที่จะคาดการณ์ความต้</w:t>
            </w:r>
            <w:r w:rsidR="00A91C9C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องการกำลังคนจริงในอนาคตซึ่งมีการ</w:t>
            </w:r>
            <w:r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เปลี่ยนแปลงอยู่ตลอดเวลา แต่ในฐานะที่สำนักนโยบายและแผนการอุดมศึกษาเป็นหน่วยงานที่มีภารกิจข้างต้น จึงต้องศึกษา วิเคราะห์กำลังการผลิตบัณฑิตของสถาบันอุดมศึกษา (</w:t>
            </w:r>
            <w:r w:rsidRPr="00741883">
              <w:rPr>
                <w:rFonts w:ascii="TH SarabunPSK" w:hAnsi="TH SarabunPSK" w:cs="TH SarabunPSK"/>
                <w:sz w:val="30"/>
                <w:szCs w:val="30"/>
              </w:rPr>
              <w:t>Supply Side</w:t>
            </w:r>
            <w:r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เพื่อให้สถาบันอุดมศึกษาสามารถนำไปใช้ประโยชน์ในการวางแผนการผลิตกำลังคน รวมทั้งเป็นข้อมูลประกอบการตัดสินใจของผู้บริหาร ตลอดจนเป็นตัวชี้วัดที่แสดงให้เห็นถึงผลสำเร็จหรือความล้มเหลวของการผลิตบัณฑิตที่ไม่ตรงกับความต้องการกำลังคนทั้งเชิงปริมาณ</w:t>
            </w:r>
            <w:r w:rsidR="00A91C9C" w:rsidRPr="007418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Pr="00741883">
              <w:rPr>
                <w:rFonts w:ascii="TH SarabunPSK" w:hAnsi="TH SarabunPSK" w:cs="TH SarabunPSK"/>
                <w:sz w:val="30"/>
                <w:szCs w:val="30"/>
                <w:cs/>
              </w:rPr>
              <w:t>และคุณภาพ</w:t>
            </w:r>
          </w:p>
        </w:tc>
      </w:tr>
      <w:tr w:rsidR="002F054A" w:rsidRPr="003B7C5A" w:rsidTr="00741883">
        <w:trPr>
          <w:trHeight w:val="1409"/>
        </w:trPr>
        <w:tc>
          <w:tcPr>
            <w:tcW w:w="9498" w:type="dxa"/>
            <w:gridSpan w:val="3"/>
          </w:tcPr>
          <w:p w:rsidR="002F054A" w:rsidRPr="003B7C5A" w:rsidRDefault="00E379B3" w:rsidP="00741883">
            <w:pPr>
              <w:spacing w:after="240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6"/>
              <w:gridCol w:w="7587"/>
            </w:tblGrid>
            <w:tr w:rsidR="00A155E3" w:rsidRPr="003B7C5A" w:rsidTr="00741883">
              <w:trPr>
                <w:trHeight w:val="454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741883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A91C9C" w:rsidRDefault="00C14C64" w:rsidP="007418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วิเคราะห์ข้อมูลที่เกี่ยวกับนโยบาย/ยุทธศาสตร์ที่เกี่ยวกับความต้องการ</w:t>
                  </w:r>
                  <w:r w:rsid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การผลิตและพัฒนากำลังคนของประเทศ 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A155E3" w:rsidRPr="003B7C5A" w:rsidTr="00741883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A91C9C" w:rsidRDefault="00C14C64" w:rsidP="007418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วิเคราะห์ผลการรับนักศึกษา ที่เข้าสู่สถาบันอุดมศึกษาตามระบบการคัดเลือกบุคคลเข้าศึกษาในสถาบันอุดมศึกษา (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TCAS</w:t>
                  </w: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14C64" w:rsidRPr="003B7C5A" w:rsidTr="00741883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A91C9C" w:rsidRDefault="00C14C64" w:rsidP="007418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1C9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การศึกษา วิเคราะห์ รวบรวม ประมวลผล การผลิตกำลังคนรายสาขาวิชาของ</w:t>
                  </w:r>
                  <w:r w:rsidRPr="00A91C9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สถาบันอุดมศึกษา                   </w:t>
                  </w:r>
                </w:p>
              </w:tc>
            </w:tr>
            <w:tr w:rsidR="00C14C64" w:rsidRPr="003B7C5A" w:rsidTr="00741883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741883" w:rsidRDefault="00C14C64" w:rsidP="0074188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การจัดทำบทวิเคราะห์การผลิตกำลังคนรายสาขาวิชา (</w:t>
                  </w: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Supply Side</w:t>
                  </w: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)</w:t>
                  </w:r>
                  <w:r w:rsidR="00741883"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ของสถาบันอุดมศึกษา</w:t>
                  </w:r>
                </w:p>
              </w:tc>
            </w:tr>
            <w:tr w:rsidR="00C14C64" w:rsidRPr="003B7C5A" w:rsidTr="00741883">
              <w:trPr>
                <w:trHeight w:val="283"/>
                <w:jc w:val="center"/>
              </w:trPr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4C64" w:rsidRPr="00F108FD" w:rsidRDefault="00C14C64" w:rsidP="0074188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4C64" w:rsidRPr="00741883" w:rsidRDefault="00C14C64" w:rsidP="0074188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การนำบทวิเคราะห์เสนอคณะอนุกรรมการด้านนโยบายและแผน</w:t>
                  </w:r>
                </w:p>
              </w:tc>
            </w:tr>
          </w:tbl>
          <w:p w:rsidR="002F054A" w:rsidRPr="00DE6CC4" w:rsidRDefault="002F054A" w:rsidP="00741883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41883">
        <w:trPr>
          <w:trHeight w:val="296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90"/>
              <w:gridCol w:w="1134"/>
              <w:gridCol w:w="1134"/>
              <w:gridCol w:w="1134"/>
              <w:gridCol w:w="1261"/>
            </w:tblGrid>
            <w:tr w:rsidR="002F054A" w:rsidRPr="003B7C5A" w:rsidTr="00741883">
              <w:trPr>
                <w:trHeight w:val="902"/>
                <w:jc w:val="center"/>
              </w:trPr>
              <w:tc>
                <w:tcPr>
                  <w:tcW w:w="459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D0BB6" w:rsidRPr="003B7C5A" w:rsidTr="00741883">
              <w:trPr>
                <w:trHeight w:val="1582"/>
                <w:jc w:val="center"/>
              </w:trPr>
              <w:tc>
                <w:tcPr>
                  <w:tcW w:w="4590" w:type="dxa"/>
                </w:tcPr>
                <w:p w:rsidR="004D0BB6" w:rsidRPr="00741883" w:rsidRDefault="004D0BB6" w:rsidP="00741883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การวิเคราะห์การผลิตกำลังคนรายสาขาของสถาบัน</w:t>
                  </w:r>
                  <w:r w:rsid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อุดมศึกษา (</w:t>
                  </w: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Supply Side</w:t>
                  </w: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) เพื่อให้สอดคล้องกับ</w:t>
                  </w:r>
                  <w:r w:rsid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74188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ความต้องการกำลังคนของประเทศ</w:t>
                  </w:r>
                </w:p>
              </w:tc>
              <w:tc>
                <w:tcPr>
                  <w:tcW w:w="1134" w:type="dxa"/>
                </w:tcPr>
                <w:p w:rsidR="004D0BB6" w:rsidRPr="00741883" w:rsidRDefault="004D0BB6" w:rsidP="004D0BB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4D0BB6" w:rsidRPr="00741883" w:rsidRDefault="004D0BB6" w:rsidP="004D0BB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4188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6.25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B6" w:rsidRPr="00741883" w:rsidRDefault="00F84459" w:rsidP="00D93D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08062E" w:rsidRPr="0074188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B6" w:rsidRPr="00741883" w:rsidRDefault="0008062E" w:rsidP="004D0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0BB6" w:rsidRPr="00741883" w:rsidRDefault="0008062E" w:rsidP="004D0B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4188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0.0625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64CF9">
        <w:trPr>
          <w:trHeight w:val="1678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61ED1" w:rsidRDefault="00D37A29" w:rsidP="00861ED1">
            <w:pPr>
              <w:pStyle w:val="ListParagraph"/>
              <w:numPr>
                <w:ilvl w:val="0"/>
                <w:numId w:val="9"/>
              </w:numPr>
              <w:tabs>
                <w:tab w:val="left" w:pos="878"/>
                <w:tab w:val="left" w:pos="1193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มีการมอบหมายงานและวางแผนการทำงานร่วมกันของบุคลากร</w:t>
            </w:r>
            <w:r w:rsidR="00A91C9C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ภายในกลุ่มงาน</w:t>
            </w:r>
            <w:r w:rsidR="00861E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A5220" w:rsidRPr="00D37A29" w:rsidRDefault="00D37A29" w:rsidP="00D37A29">
            <w:pPr>
              <w:pStyle w:val="ListParagraph"/>
              <w:numPr>
                <w:ilvl w:val="0"/>
                <w:numId w:val="9"/>
              </w:numPr>
              <w:tabs>
                <w:tab w:val="left" w:pos="878"/>
                <w:tab w:val="left" w:pos="1098"/>
                <w:tab w:val="left" w:pos="1473"/>
                <w:tab w:val="left" w:pos="1622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ศึกษา</w:t>
            </w:r>
            <w:r w:rsidR="00861ED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ข้อมูลนโยบาย/ยุทธศาสตร์/แผนที่เกี่ยวกับความต้องการผลิตและพัฒนากำลังคนระดับอุดมศึกษาของประเทศ</w:t>
            </w:r>
          </w:p>
        </w:tc>
      </w:tr>
      <w:tr w:rsidR="003B7C5A" w:rsidRPr="003B7C5A" w:rsidTr="00A64CF9">
        <w:trPr>
          <w:trHeight w:val="2552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96A55" w:rsidRDefault="00675C59" w:rsidP="00E96A55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423"/>
              </w:tabs>
              <w:ind w:left="0"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445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E96A55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ระบบข้อมูลสารสนเทศ</w:t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การผลิตกำลังคนรายสาขาของสถาบันอุดมศึกษาเพื่อใช้งานร่วมกัน </w:t>
            </w:r>
            <w:r w:rsidR="00A64CF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โดยมีข้อมูลที่ถูกต้อง ครบถ้วน และทันสมัย</w:t>
            </w:r>
            <w:r w:rsid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75C59" w:rsidRPr="00F84459" w:rsidRDefault="00675C59" w:rsidP="00675C59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423"/>
              </w:tabs>
              <w:ind w:firstLine="20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84459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ผู้บริหารให้ความสำคัญในการกระตุ้นและติดตามผลตลอดเวลา</w:t>
            </w:r>
          </w:p>
          <w:p w:rsidR="000A5220" w:rsidRPr="00E96A55" w:rsidRDefault="00675C59" w:rsidP="00E96A55">
            <w:pPr>
              <w:pStyle w:val="ListParagraph"/>
              <w:numPr>
                <w:ilvl w:val="0"/>
                <w:numId w:val="8"/>
              </w:numPr>
              <w:tabs>
                <w:tab w:val="left" w:pos="630"/>
                <w:tab w:val="left" w:pos="1134"/>
              </w:tabs>
              <w:ind w:left="0" w:firstLine="1193"/>
              <w:jc w:val="thaiDistribute"/>
              <w:rPr>
                <w:rFonts w:ascii="TH SarabunPSK" w:hAnsi="TH SarabunPSK" w:cs="TH SarabunPSK"/>
                <w:cs/>
              </w:rPr>
            </w:pP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</w:t>
            </w:r>
            <w:r w:rsidR="00F8445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วางแผน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B608C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และมอบหมายงาน 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เพื่อสื่อสาร</w:t>
            </w:r>
            <w:r w:rsidR="00D37A2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สร้างความเข้าใจ</w:t>
            </w:r>
            <w:r w:rsidR="00E96A55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ตรงกันให้</w:t>
            </w:r>
            <w:r w:rsidR="00D37A29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แก่บุคลากร </w:t>
            </w:r>
            <w:r w:rsidR="00E96A55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การเสริมสร้างแรงจูงใจในการปฏิบัติงานให้สัมฤทธิ์ผล</w:t>
            </w:r>
            <w:r w:rsidRPr="00E96A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สามารถ</w:t>
            </w:r>
            <w:r w:rsidR="00D57FD6" w:rsidRPr="00E96A55">
              <w:rPr>
                <w:rFonts w:ascii="TH SarabunPSK" w:hAnsi="TH SarabunPSK" w:cs="TH SarabunPSK"/>
                <w:sz w:val="30"/>
                <w:szCs w:val="30"/>
                <w:cs/>
              </w:rPr>
              <w:t>ส่งมอบงานภายในเวลาที่กำหนด</w:t>
            </w:r>
            <w:r w:rsidR="00E96A55" w:rsidRPr="00E96A5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A64CF9">
        <w:trPr>
          <w:trHeight w:val="1077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75C59" w:rsidP="00675C59">
            <w:pPr>
              <w:tabs>
                <w:tab w:val="left" w:pos="1223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64CF9">
        <w:trPr>
          <w:trHeight w:val="1077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75C59" w:rsidP="0036129C">
            <w:pPr>
              <w:tabs>
                <w:tab w:val="left" w:pos="553"/>
                <w:tab w:val="left" w:pos="1207"/>
                <w:tab w:val="left" w:pos="1472"/>
                <w:tab w:val="left" w:pos="1622"/>
                <w:tab w:val="left" w:pos="176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612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D5BC7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D6" w:rsidRDefault="00363BD6">
      <w:r>
        <w:separator/>
      </w:r>
    </w:p>
  </w:endnote>
  <w:endnote w:type="continuationSeparator" w:id="0">
    <w:p w:rsidR="00363BD6" w:rsidRDefault="0036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D6" w:rsidRDefault="00363BD6">
      <w:r>
        <w:separator/>
      </w:r>
    </w:p>
  </w:footnote>
  <w:footnote w:type="continuationSeparator" w:id="0">
    <w:p w:rsidR="00363BD6" w:rsidRDefault="0036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67C8" w:rsidRDefault="00E667C8" w:rsidP="00E667C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E667C8" w:rsidRDefault="00E667C8" w:rsidP="00E667C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667C8" w:rsidRDefault="00E667C8" w:rsidP="00E667C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E667C8" w:rsidRDefault="00E667C8" w:rsidP="00E667C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248793D"/>
    <w:multiLevelType w:val="hybridMultilevel"/>
    <w:tmpl w:val="74881D16"/>
    <w:lvl w:ilvl="0" w:tplc="9930352E">
      <w:start w:val="1"/>
      <w:numFmt w:val="decimal"/>
      <w:lvlText w:val="%1."/>
      <w:lvlJc w:val="left"/>
      <w:pPr>
        <w:ind w:left="99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1993842"/>
    <w:multiLevelType w:val="multilevel"/>
    <w:tmpl w:val="50C04794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5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062E"/>
    <w:rsid w:val="00086869"/>
    <w:rsid w:val="000A1305"/>
    <w:rsid w:val="000A3286"/>
    <w:rsid w:val="000A5220"/>
    <w:rsid w:val="000A7481"/>
    <w:rsid w:val="000B608C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58BE"/>
    <w:rsid w:val="0018175B"/>
    <w:rsid w:val="00182A66"/>
    <w:rsid w:val="00185E58"/>
    <w:rsid w:val="001A1C7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4132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5405"/>
    <w:rsid w:val="002F054A"/>
    <w:rsid w:val="002F0A94"/>
    <w:rsid w:val="00335C4D"/>
    <w:rsid w:val="003430B3"/>
    <w:rsid w:val="00344219"/>
    <w:rsid w:val="0034641C"/>
    <w:rsid w:val="00350F68"/>
    <w:rsid w:val="00356974"/>
    <w:rsid w:val="0036129C"/>
    <w:rsid w:val="00363BD6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21A9"/>
    <w:rsid w:val="00487609"/>
    <w:rsid w:val="00490606"/>
    <w:rsid w:val="004B1D7E"/>
    <w:rsid w:val="004C3B2B"/>
    <w:rsid w:val="004C573D"/>
    <w:rsid w:val="004C5E52"/>
    <w:rsid w:val="004D0BB6"/>
    <w:rsid w:val="005047DE"/>
    <w:rsid w:val="00516FD7"/>
    <w:rsid w:val="005437F6"/>
    <w:rsid w:val="00546DE3"/>
    <w:rsid w:val="0057115A"/>
    <w:rsid w:val="005725B6"/>
    <w:rsid w:val="00572DC8"/>
    <w:rsid w:val="0058298B"/>
    <w:rsid w:val="00596721"/>
    <w:rsid w:val="005B1BF3"/>
    <w:rsid w:val="005B60E0"/>
    <w:rsid w:val="005B7119"/>
    <w:rsid w:val="005C07F8"/>
    <w:rsid w:val="005C159C"/>
    <w:rsid w:val="005D7E04"/>
    <w:rsid w:val="005E1AA8"/>
    <w:rsid w:val="005F05DA"/>
    <w:rsid w:val="0060158F"/>
    <w:rsid w:val="0061749F"/>
    <w:rsid w:val="0063277A"/>
    <w:rsid w:val="00637718"/>
    <w:rsid w:val="00642568"/>
    <w:rsid w:val="00653082"/>
    <w:rsid w:val="0065550A"/>
    <w:rsid w:val="00675C59"/>
    <w:rsid w:val="00680463"/>
    <w:rsid w:val="00682347"/>
    <w:rsid w:val="00690952"/>
    <w:rsid w:val="006C2351"/>
    <w:rsid w:val="006C7B37"/>
    <w:rsid w:val="006D18A2"/>
    <w:rsid w:val="006D44BF"/>
    <w:rsid w:val="006D5BC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1EC"/>
    <w:rsid w:val="007415B9"/>
    <w:rsid w:val="00741883"/>
    <w:rsid w:val="00757110"/>
    <w:rsid w:val="007605D4"/>
    <w:rsid w:val="00764DED"/>
    <w:rsid w:val="007706C4"/>
    <w:rsid w:val="00790913"/>
    <w:rsid w:val="007A21D4"/>
    <w:rsid w:val="007A5E7D"/>
    <w:rsid w:val="007C5465"/>
    <w:rsid w:val="007E11B2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1ED1"/>
    <w:rsid w:val="00870555"/>
    <w:rsid w:val="0087746A"/>
    <w:rsid w:val="008805E9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4CF9"/>
    <w:rsid w:val="00A74F3A"/>
    <w:rsid w:val="00A75B5F"/>
    <w:rsid w:val="00A86C64"/>
    <w:rsid w:val="00A91C9C"/>
    <w:rsid w:val="00A952C0"/>
    <w:rsid w:val="00AB4406"/>
    <w:rsid w:val="00AB6FBE"/>
    <w:rsid w:val="00AB78EA"/>
    <w:rsid w:val="00AC2F65"/>
    <w:rsid w:val="00AD30D3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26C"/>
    <w:rsid w:val="00B834C3"/>
    <w:rsid w:val="00BA1A21"/>
    <w:rsid w:val="00BB2E91"/>
    <w:rsid w:val="00BC4597"/>
    <w:rsid w:val="00BC5E9D"/>
    <w:rsid w:val="00BC746C"/>
    <w:rsid w:val="00BE5BAA"/>
    <w:rsid w:val="00C05ABF"/>
    <w:rsid w:val="00C06017"/>
    <w:rsid w:val="00C14C64"/>
    <w:rsid w:val="00C40A96"/>
    <w:rsid w:val="00C6134E"/>
    <w:rsid w:val="00C67D71"/>
    <w:rsid w:val="00C7581B"/>
    <w:rsid w:val="00CC44C2"/>
    <w:rsid w:val="00CE50B1"/>
    <w:rsid w:val="00CF0196"/>
    <w:rsid w:val="00CF3A4A"/>
    <w:rsid w:val="00CF45AF"/>
    <w:rsid w:val="00D134A9"/>
    <w:rsid w:val="00D26B5D"/>
    <w:rsid w:val="00D37A29"/>
    <w:rsid w:val="00D43F4A"/>
    <w:rsid w:val="00D45272"/>
    <w:rsid w:val="00D45D22"/>
    <w:rsid w:val="00D553D4"/>
    <w:rsid w:val="00D57FD6"/>
    <w:rsid w:val="00D6022A"/>
    <w:rsid w:val="00D63723"/>
    <w:rsid w:val="00D816DE"/>
    <w:rsid w:val="00D849B7"/>
    <w:rsid w:val="00D93DF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67C8"/>
    <w:rsid w:val="00E70398"/>
    <w:rsid w:val="00E873D6"/>
    <w:rsid w:val="00E96A55"/>
    <w:rsid w:val="00EC4F92"/>
    <w:rsid w:val="00EF441F"/>
    <w:rsid w:val="00EF49EB"/>
    <w:rsid w:val="00EF594D"/>
    <w:rsid w:val="00EF6990"/>
    <w:rsid w:val="00EF751B"/>
    <w:rsid w:val="00F04C1B"/>
    <w:rsid w:val="00F06FE3"/>
    <w:rsid w:val="00F1013C"/>
    <w:rsid w:val="00F27EE1"/>
    <w:rsid w:val="00F5167C"/>
    <w:rsid w:val="00F52E7F"/>
    <w:rsid w:val="00F73062"/>
    <w:rsid w:val="00F7458E"/>
    <w:rsid w:val="00F77139"/>
    <w:rsid w:val="00F777A5"/>
    <w:rsid w:val="00F800B7"/>
    <w:rsid w:val="00F84459"/>
    <w:rsid w:val="00FB168E"/>
    <w:rsid w:val="00FB2183"/>
    <w:rsid w:val="00FC1974"/>
    <w:rsid w:val="00FC7650"/>
    <w:rsid w:val="00FD5F32"/>
    <w:rsid w:val="00FD7CC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C798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FBE76-6C57-46F1-BC39-EAAE010E4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14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10</cp:revision>
  <cp:lastPrinted>2019-05-22T04:17:00Z</cp:lastPrinted>
  <dcterms:created xsi:type="dcterms:W3CDTF">2019-05-16T09:24:00Z</dcterms:created>
  <dcterms:modified xsi:type="dcterms:W3CDTF">2019-09-03T03:52:00Z</dcterms:modified>
</cp:coreProperties>
</file>